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322DF20A" w:rsidR="00B66F32" w:rsidRPr="00E0527F" w:rsidRDefault="00B66F32" w:rsidP="00CE0452">
      <w:pPr>
        <w:pStyle w:val="Odstavecseseznamem"/>
        <w:numPr>
          <w:ilvl w:val="0"/>
          <w:numId w:val="36"/>
        </w:numPr>
        <w:spacing w:line="240" w:lineRule="auto"/>
        <w:jc w:val="both"/>
        <w:rPr>
          <w:b/>
        </w:rPr>
      </w:pPr>
      <w:r w:rsidRPr="00E0527F">
        <w:t>Nákup zařízení pro zajištění provozuschopnosti železniční infrastruktury zadavatele.</w:t>
      </w:r>
    </w:p>
    <w:p w14:paraId="7FFE90FB" w14:textId="3D4199B4" w:rsidR="00B66F32" w:rsidRPr="00E0527F" w:rsidRDefault="00B66F32" w:rsidP="00CE0452">
      <w:pPr>
        <w:pStyle w:val="Odstavecseseznamem"/>
        <w:numPr>
          <w:ilvl w:val="0"/>
          <w:numId w:val="36"/>
        </w:numPr>
        <w:spacing w:line="240" w:lineRule="auto"/>
        <w:jc w:val="both"/>
      </w:pPr>
      <w:r w:rsidRPr="00E0527F">
        <w:t>Veškeré zařízení</w:t>
      </w:r>
      <w:r w:rsidR="00BA0501" w:rsidRPr="00E0527F">
        <w:t xml:space="preserve"> </w:t>
      </w:r>
      <w:r w:rsidRPr="00E0527F">
        <w:t>požaduje zadavatel zakázky nové a nepoužité. Přípustná není nabídka použitého, případně „předváděcího“ zařízení;</w:t>
      </w:r>
    </w:p>
    <w:p w14:paraId="640CE01F" w14:textId="35D32D43" w:rsidR="00B66F32" w:rsidRDefault="00B66F32" w:rsidP="00CE0452">
      <w:pPr>
        <w:pStyle w:val="Odstavecseseznamem"/>
        <w:numPr>
          <w:ilvl w:val="0"/>
          <w:numId w:val="36"/>
        </w:numPr>
        <w:spacing w:line="240" w:lineRule="auto"/>
        <w:jc w:val="both"/>
      </w:pPr>
      <w:r w:rsidRPr="00B0566B">
        <w:t xml:space="preserve">Místo dodání: </w:t>
      </w:r>
    </w:p>
    <w:p w14:paraId="1D630210" w14:textId="77777777" w:rsidR="006E13F1" w:rsidRDefault="00D55C43" w:rsidP="00CE0452">
      <w:pPr>
        <w:pStyle w:val="Odstavecseseznamem"/>
        <w:numPr>
          <w:ilvl w:val="0"/>
          <w:numId w:val="39"/>
        </w:numPr>
        <w:spacing w:line="240" w:lineRule="auto"/>
        <w:jc w:val="both"/>
      </w:pPr>
      <w:r>
        <w:t xml:space="preserve">2x TO Nymburk, p. Klíma – tel.: </w:t>
      </w:r>
      <w:r w:rsidRPr="00D55C43">
        <w:t>+420 725 712</w:t>
      </w:r>
      <w:r>
        <w:t> </w:t>
      </w:r>
      <w:r w:rsidRPr="00D55C43">
        <w:t>675</w:t>
      </w:r>
      <w:r>
        <w:t xml:space="preserve">, </w:t>
      </w:r>
      <w:r w:rsidRPr="00D55C43">
        <w:t>KlimaA@spravazeleznic.cz</w:t>
      </w:r>
      <w:r>
        <w:t xml:space="preserve">; </w:t>
      </w:r>
      <w:r w:rsidR="006E13F1">
        <w:t xml:space="preserve">Petra Bezruče, Nymburk </w:t>
      </w:r>
    </w:p>
    <w:p w14:paraId="6CA50FAC" w14:textId="2C68BBEF" w:rsidR="00D55C43" w:rsidRPr="00B0566B" w:rsidRDefault="006E13F1" w:rsidP="00CE0452">
      <w:pPr>
        <w:pStyle w:val="Odstavecseseznamem"/>
        <w:spacing w:line="240" w:lineRule="auto"/>
        <w:ind w:left="1788"/>
        <w:jc w:val="both"/>
      </w:pPr>
      <w:r>
        <w:t>(</w:t>
      </w:r>
      <w:r w:rsidRPr="006E13F1">
        <w:t>50.191825, 15.054105</w:t>
      </w:r>
      <w:r>
        <w:t>)</w:t>
      </w:r>
    </w:p>
    <w:p w14:paraId="7F19A236" w14:textId="4763F4BC" w:rsidR="006E13F1" w:rsidRDefault="00BA0501" w:rsidP="00CE0452">
      <w:pPr>
        <w:pStyle w:val="Odstavecseseznamem"/>
        <w:numPr>
          <w:ilvl w:val="0"/>
          <w:numId w:val="39"/>
        </w:numPr>
        <w:spacing w:line="240" w:lineRule="auto"/>
        <w:jc w:val="both"/>
      </w:pPr>
      <w:r>
        <w:t>2</w:t>
      </w:r>
      <w:r w:rsidR="00D55C43">
        <w:t>x</w:t>
      </w:r>
      <w:r w:rsidR="00D55C43">
        <w:tab/>
      </w:r>
      <w:r>
        <w:t>TO Lysá nad Labem</w:t>
      </w:r>
      <w:r w:rsidR="001F538D">
        <w:t xml:space="preserve">, p. Doksanský – tel.: +420 606 048 808, </w:t>
      </w:r>
      <w:r w:rsidR="006E13F1" w:rsidRPr="006E13F1">
        <w:t>Doksansky@spravazeleznic.cz</w:t>
      </w:r>
      <w:r w:rsidR="00CE0452">
        <w:t>;</w:t>
      </w:r>
      <w:r w:rsidR="006E13F1">
        <w:t xml:space="preserve"> Švermová, Lysá nad Labem </w:t>
      </w:r>
    </w:p>
    <w:p w14:paraId="5CFEF7AD" w14:textId="261CDF77" w:rsidR="00B66F32" w:rsidRDefault="006E13F1" w:rsidP="00CE0452">
      <w:pPr>
        <w:pStyle w:val="Odstavecseseznamem"/>
        <w:spacing w:line="240" w:lineRule="auto"/>
        <w:ind w:left="1788"/>
        <w:jc w:val="both"/>
      </w:pPr>
      <w:r>
        <w:t>(</w:t>
      </w:r>
      <w:r w:rsidRPr="006E13F1">
        <w:t>50.195810, 14.836748</w:t>
      </w:r>
      <w:r>
        <w:t>)</w:t>
      </w:r>
    </w:p>
    <w:p w14:paraId="58AC06C4" w14:textId="77777777" w:rsidR="00CE0452" w:rsidRDefault="00BA0501" w:rsidP="00CE0452">
      <w:pPr>
        <w:pStyle w:val="Odstavecseseznamem"/>
        <w:numPr>
          <w:ilvl w:val="0"/>
          <w:numId w:val="39"/>
        </w:numPr>
        <w:spacing w:line="240" w:lineRule="auto"/>
        <w:jc w:val="both"/>
      </w:pPr>
      <w:r>
        <w:t xml:space="preserve">2x </w:t>
      </w:r>
      <w:r w:rsidR="006E13F1">
        <w:t>SSP</w:t>
      </w:r>
      <w:r>
        <w:t xml:space="preserve"> Český Brod</w:t>
      </w:r>
      <w:r w:rsidR="001F538D">
        <w:t xml:space="preserve">, p. Vichera – tel.: +420 724 509 216, </w:t>
      </w:r>
      <w:r w:rsidR="00CE0452" w:rsidRPr="00CE0452">
        <w:t>Vichera@spravazeleznic.cz</w:t>
      </w:r>
      <w:r w:rsidR="00CE0452">
        <w:t xml:space="preserve">; Klučovská, Český Brod </w:t>
      </w:r>
    </w:p>
    <w:p w14:paraId="2CBF8B8B" w14:textId="553E78C5" w:rsidR="00BA0501" w:rsidRDefault="00CE0452" w:rsidP="00CE0452">
      <w:pPr>
        <w:pStyle w:val="Odstavecseseznamem"/>
        <w:spacing w:line="240" w:lineRule="auto"/>
        <w:ind w:left="1788"/>
        <w:jc w:val="both"/>
      </w:pPr>
      <w:r>
        <w:t>(</w:t>
      </w:r>
      <w:r w:rsidRPr="00CE0452">
        <w:t>50.076860, 14.864531</w:t>
      </w:r>
      <w:r>
        <w:t>)</w:t>
      </w:r>
    </w:p>
    <w:p w14:paraId="1D06C145" w14:textId="77777777" w:rsidR="00CE0452" w:rsidRDefault="00BA0501" w:rsidP="00CE0452">
      <w:pPr>
        <w:pStyle w:val="Odstavecseseznamem"/>
        <w:numPr>
          <w:ilvl w:val="0"/>
          <w:numId w:val="39"/>
        </w:numPr>
        <w:spacing w:line="240" w:lineRule="auto"/>
        <w:jc w:val="both"/>
      </w:pPr>
      <w:r>
        <w:t>2x TO Kutná Hora</w:t>
      </w:r>
      <w:r w:rsidR="001F538D">
        <w:t xml:space="preserve">, p. Zajíc – tel.: +420 725 042 110, </w:t>
      </w:r>
      <w:r w:rsidR="00CE0452" w:rsidRPr="00CE0452">
        <w:t>ZajicKa@spravazeleznic.cz</w:t>
      </w:r>
      <w:r w:rsidR="00CE0452">
        <w:t xml:space="preserve">; K Nádraží 2, Kutná Hora </w:t>
      </w:r>
    </w:p>
    <w:p w14:paraId="29B706E6" w14:textId="5EA93944" w:rsidR="00BA0501" w:rsidRDefault="00CE0452" w:rsidP="00CE0452">
      <w:pPr>
        <w:pStyle w:val="Odstavecseseznamem"/>
        <w:spacing w:line="240" w:lineRule="auto"/>
        <w:ind w:left="1788"/>
        <w:jc w:val="both"/>
      </w:pPr>
      <w:r>
        <w:t>(</w:t>
      </w:r>
      <w:r w:rsidRPr="00CE0452">
        <w:t>49.9619800N, 15.3000131E</w:t>
      </w:r>
      <w:r>
        <w:t>)</w:t>
      </w:r>
    </w:p>
    <w:p w14:paraId="344FC618" w14:textId="77777777" w:rsidR="006339ED" w:rsidRDefault="001F538D" w:rsidP="00CE0452">
      <w:pPr>
        <w:pStyle w:val="Odstavecseseznamem"/>
        <w:numPr>
          <w:ilvl w:val="0"/>
          <w:numId w:val="39"/>
        </w:numPr>
        <w:spacing w:line="240" w:lineRule="auto"/>
        <w:jc w:val="both"/>
      </w:pPr>
      <w:r>
        <w:t xml:space="preserve">4x TO Rakovník, p. Volný – tel.: </w:t>
      </w:r>
      <w:r w:rsidRPr="001F538D">
        <w:t>+420 724 681</w:t>
      </w:r>
      <w:r>
        <w:t> </w:t>
      </w:r>
      <w:r w:rsidRPr="001F538D">
        <w:t>429</w:t>
      </w:r>
      <w:r>
        <w:t xml:space="preserve">, </w:t>
      </w:r>
      <w:r w:rsidR="006339ED" w:rsidRPr="006339ED">
        <w:t>VolnyVl@spravazeleznic.cz</w:t>
      </w:r>
      <w:r w:rsidR="006339ED">
        <w:t xml:space="preserve">; Nádražní 216, Rakovník </w:t>
      </w:r>
    </w:p>
    <w:p w14:paraId="70894F8B" w14:textId="4A22CE43" w:rsidR="001F538D" w:rsidRPr="00A074E1" w:rsidRDefault="006339ED" w:rsidP="00CE0452">
      <w:pPr>
        <w:pStyle w:val="Odstavecseseznamem"/>
        <w:spacing w:line="240" w:lineRule="auto"/>
        <w:ind w:left="1788"/>
        <w:jc w:val="both"/>
      </w:pPr>
      <w:r>
        <w:t>(</w:t>
      </w:r>
      <w:r w:rsidRPr="006339ED">
        <w:t>50.0993817N, 13.7327786E</w:t>
      </w:r>
      <w:r>
        <w:t>)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37D5E7A9" w:rsidR="00B66F32" w:rsidRPr="001F538D" w:rsidRDefault="001F538D" w:rsidP="00B66F32">
      <w:pPr>
        <w:pStyle w:val="Odstavecseseznamem"/>
        <w:numPr>
          <w:ilvl w:val="0"/>
          <w:numId w:val="35"/>
        </w:numPr>
        <w:jc w:val="both"/>
      </w:pPr>
      <w:r w:rsidRPr="001F538D">
        <w:t>12x podbíjecí pěch</w:t>
      </w:r>
      <w:r w:rsidR="00B66F32" w:rsidRPr="001F538D">
        <w:t xml:space="preserve"> 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21D95164" w14:textId="0C7E31D4" w:rsidR="00B66F32" w:rsidRPr="001F538D" w:rsidRDefault="00B66F32" w:rsidP="00B66F32">
      <w:pPr>
        <w:pStyle w:val="Odstavecseseznamem"/>
        <w:numPr>
          <w:ilvl w:val="0"/>
          <w:numId w:val="37"/>
        </w:numPr>
      </w:pPr>
      <w:r w:rsidRPr="001F538D">
        <w:t>Dodací list</w:t>
      </w:r>
      <w:r w:rsidR="00235686" w:rsidRPr="001F538D">
        <w:t>/předávací protokol</w:t>
      </w:r>
      <w:r w:rsidRPr="001F538D">
        <w:t xml:space="preserve"> </w:t>
      </w:r>
      <w:r w:rsidR="00AA4711" w:rsidRPr="001F538D">
        <w:t>zařízení</w:t>
      </w:r>
      <w:r w:rsidRPr="001F538D">
        <w:t>;</w:t>
      </w:r>
    </w:p>
    <w:p w14:paraId="29142499" w14:textId="1D4D1974" w:rsidR="00B66F32" w:rsidRPr="001F538D" w:rsidRDefault="00B66F32" w:rsidP="00B66F32">
      <w:pPr>
        <w:pStyle w:val="Odstavecseseznamem"/>
        <w:numPr>
          <w:ilvl w:val="0"/>
          <w:numId w:val="37"/>
        </w:numPr>
      </w:pPr>
      <w:r w:rsidRPr="001F538D">
        <w:t xml:space="preserve">Prohlášení o shodě dodaného </w:t>
      </w:r>
      <w:r w:rsidR="00AA4711" w:rsidRPr="001F538D">
        <w:t>zařízení</w:t>
      </w:r>
      <w:r w:rsidRPr="001F538D">
        <w:t>;</w:t>
      </w:r>
    </w:p>
    <w:p w14:paraId="04CCCF10" w14:textId="051BA84D" w:rsidR="00B66F32" w:rsidRPr="001F538D" w:rsidRDefault="00B66F32" w:rsidP="00B66F32">
      <w:pPr>
        <w:pStyle w:val="Odstavecseseznamem"/>
        <w:numPr>
          <w:ilvl w:val="0"/>
          <w:numId w:val="37"/>
        </w:numPr>
      </w:pPr>
      <w:r w:rsidRPr="001F538D">
        <w:t xml:space="preserve">Návod k obsluze a údržbě ke </w:t>
      </w:r>
      <w:r w:rsidR="00AA4711" w:rsidRPr="001F538D">
        <w:t>zařízení</w:t>
      </w:r>
      <w:r w:rsidRPr="001F538D">
        <w:t xml:space="preserve"> včetně příslušenství v Českém jazyce;</w:t>
      </w:r>
    </w:p>
    <w:p w14:paraId="4030453F" w14:textId="50BF09B3" w:rsidR="00B66F32" w:rsidRDefault="00B66F32" w:rsidP="00B66F32">
      <w:pPr>
        <w:pStyle w:val="Odstavecseseznamem"/>
        <w:numPr>
          <w:ilvl w:val="0"/>
          <w:numId w:val="37"/>
        </w:numPr>
      </w:pPr>
      <w:r w:rsidRPr="001F538D">
        <w:t xml:space="preserve">Zaškolení obsluhy pro bezpečnou obsluhu a údržbu </w:t>
      </w:r>
      <w:r w:rsidR="00AA4711" w:rsidRPr="001F538D">
        <w:t>zařízení</w:t>
      </w:r>
      <w:r w:rsidRPr="001F538D">
        <w:t xml:space="preserve"> u objednatele v místě </w:t>
      </w:r>
      <w:r>
        <w:t>dodání</w:t>
      </w:r>
      <w:r w:rsidRPr="00ED49AC">
        <w:t>;</w:t>
      </w:r>
    </w:p>
    <w:p w14:paraId="29E09B8A" w14:textId="7E3D95C2" w:rsidR="00E2066D" w:rsidRPr="00E0527F" w:rsidRDefault="00415E5C" w:rsidP="00415E5C">
      <w:pPr>
        <w:pStyle w:val="Odstavecseseznamem"/>
        <w:numPr>
          <w:ilvl w:val="0"/>
          <w:numId w:val="37"/>
        </w:numPr>
      </w:pPr>
      <w:r w:rsidRPr="00E0527F">
        <w:t>Dodavatel uvede v nabídce (v níže připojené tabulce této přílohy) adresy a kontaktní údaje servisního/servisních střediska/středisek</w:t>
      </w:r>
    </w:p>
    <w:p w14:paraId="16DD50B7" w14:textId="10CC6157" w:rsidR="00B66F32" w:rsidRPr="00E0527F" w:rsidRDefault="00B66F32" w:rsidP="00B66F32">
      <w:pPr>
        <w:pStyle w:val="Odstavecseseznamem"/>
        <w:numPr>
          <w:ilvl w:val="0"/>
          <w:numId w:val="37"/>
        </w:numPr>
        <w:jc w:val="both"/>
      </w:pPr>
      <w:r w:rsidRPr="00E0527F">
        <w:t>Záruka na jakost po dobu minimálně 24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24349888" w:rsidR="00B66F32" w:rsidRPr="001F538D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</w:t>
      </w:r>
      <w:r w:rsidRPr="001F538D">
        <w:rPr>
          <w:b/>
          <w:bCs/>
        </w:rPr>
        <w:t xml:space="preserve">) </w:t>
      </w:r>
      <w:r w:rsidR="00AA4711" w:rsidRPr="001F538D">
        <w:rPr>
          <w:b/>
          <w:bCs/>
        </w:rPr>
        <w:t>zařízení</w:t>
      </w:r>
      <w:r w:rsidRPr="001F538D"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1F538D">
        <w:t>Dodavatel uvede u</w:t>
      </w:r>
      <w:r w:rsidRPr="001F538D">
        <w:rPr>
          <w:b/>
          <w:bCs/>
        </w:rPr>
        <w:t xml:space="preserve"> číselných hodnot přesnou </w:t>
      </w:r>
      <w:r w:rsidRPr="006F3641">
        <w:rPr>
          <w:b/>
          <w:bCs/>
        </w:rPr>
        <w:t xml:space="preserve">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741BC3AB" w14:textId="12C70A5D" w:rsidR="004B77E2" w:rsidRDefault="00B66F32" w:rsidP="006339ED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výrobku/stroje/zařízení (viz oddíl 2 Specifikace strojů) musí model (typ) výrobku/stroje/zařízení být totožný pro všechny požadované kusy. </w:t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4B77E2" w14:paraId="151FAC57" w14:textId="77777777" w:rsidTr="00502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3511C62D" w14:textId="77777777" w:rsidR="00502926" w:rsidRDefault="00E0527F">
            <w:pPr>
              <w:rPr>
                <w:b w:val="0"/>
                <w:bCs w:val="0"/>
              </w:rPr>
            </w:pPr>
            <w:r>
              <w:lastRenderedPageBreak/>
              <w:t>Podbíjecí pěch</w:t>
            </w:r>
          </w:p>
          <w:p w14:paraId="668CFCA5" w14:textId="3F073B5A" w:rsidR="00CE0452" w:rsidRDefault="00CE0452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7C7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3D8B6CE5" w14:textId="189C25DC" w:rsidR="007C7FCF" w:rsidRPr="00502926" w:rsidRDefault="007C7FCF" w:rsidP="007C7FCF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C7FCF" w14:paraId="58F22E2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445878E8" w14:textId="0C0C02D3" w:rsidR="007C7FCF" w:rsidRPr="00502926" w:rsidRDefault="00E0527F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Pohon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123427D" w14:textId="0148CF80" w:rsidR="007C7FCF" w:rsidRDefault="00FC2F86" w:rsidP="007C7FCF">
            <w:r>
              <w:t>4taktní</w:t>
            </w:r>
            <w:r w:rsidR="00E0527F">
              <w:t xml:space="preserve"> benzínový</w:t>
            </w:r>
          </w:p>
        </w:tc>
        <w:tc>
          <w:tcPr>
            <w:tcW w:w="2898" w:type="dxa"/>
          </w:tcPr>
          <w:p w14:paraId="10BA5F99" w14:textId="34198F1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AB75AC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DE233A9" w14:textId="619FF725" w:rsidR="007C7FCF" w:rsidRPr="00502926" w:rsidRDefault="00E0527F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Nastavitelná výška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E4C6E4" w14:textId="7C81FBD7" w:rsidR="007C7FCF" w:rsidRDefault="00E0527F" w:rsidP="007C7FCF">
            <w:r>
              <w:t>ano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68AEF344" w14:textId="5393EF5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F44890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0721A344" w14:textId="3EA99FDF" w:rsidR="007C7FCF" w:rsidRPr="00502926" w:rsidRDefault="00E0527F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Průměr podbíjecího nástroje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30811290" w14:textId="7B28BE35" w:rsidR="007C7FCF" w:rsidRDefault="00FC2F86" w:rsidP="007C7FCF">
            <w:r>
              <w:t>7</w:t>
            </w:r>
            <w:r w:rsidR="00E66D5C">
              <w:t>0-80</w:t>
            </w:r>
            <w:r>
              <w:t xml:space="preserve"> mm</w:t>
            </w:r>
          </w:p>
        </w:tc>
        <w:tc>
          <w:tcPr>
            <w:tcW w:w="2898" w:type="dxa"/>
          </w:tcPr>
          <w:p w14:paraId="62B1F441" w14:textId="6D5222C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B17BE0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90AC2E" w14:textId="01C5992C" w:rsidR="007C7FCF" w:rsidRPr="00502926" w:rsidRDefault="00FC2F86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Váha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2A41D1" w14:textId="7724CC91" w:rsidR="007C7FCF" w:rsidRDefault="00FC2F86" w:rsidP="007C7FCF">
            <w:r>
              <w:t>Max. 22 kg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362BD85A" w14:textId="030D8A1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99C6BF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5C99C237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BCA42E" w14:textId="77777777" w:rsidR="007C7FCF" w:rsidRDefault="007C7FCF" w:rsidP="007C7FCF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F33748" w14:textId="21883CF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AEA217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D00B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22B13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5EA2" w14:textId="02971AFC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33D379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02ADCB99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86FF1" w14:textId="77777777" w:rsidR="007C7FCF" w:rsidRDefault="007C7FCF" w:rsidP="007C7FCF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19B55B5" w14:textId="79F2EDD1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309E22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1DD1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7E5F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CFB2C4" w14:textId="779A549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DB8946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4568B20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823C63" w14:textId="77777777" w:rsidR="007C7FCF" w:rsidRDefault="007C7FCF" w:rsidP="007C7FCF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B538240" w14:textId="76AB80A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47686A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A2D80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5D97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A35EBE" w14:textId="2C73DDF0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E2C367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F1EC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C4208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8E1E45" w14:textId="20C37110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7D8086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6656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B5CD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535B07" w14:textId="04D52FA9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4CD293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3C19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63AC8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59F9B4" w14:textId="01920665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18654CC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1327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40B2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0C65A" w14:textId="5A0BF34F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B8DAD4A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52CE1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788A2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1180F9" w14:textId="1781F465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15C2462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F6549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D8207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021E96" w14:textId="6F898BB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130FE5E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96E31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51762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3ECC50" w14:textId="0AC13709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CCA9C77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645B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E758C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04883" w14:textId="3169020D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F4CB59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6C030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BB8C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028F9F" w14:textId="248085E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C02C2A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941F2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3C0C0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E64571" w14:textId="719D3525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86E02F2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E2174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61816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76DFA2" w14:textId="370CCAE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F96D2F5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E728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CDE7D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3050C1" w14:textId="00D18A98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CD8873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14E3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2B4C6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3E087E" w14:textId="01BE87F2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57E15E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73407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3ABD1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C3180A" w14:textId="0571EE2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699855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BD7F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9F7A0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6D927D" w14:textId="7ECA766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7BB270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39A72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8C77B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9978C7" w14:textId="382DB811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F7166D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CDEC0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A316F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974652" w14:textId="4CFB32C6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EA4242B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646D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81385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81D3B8" w14:textId="5BD7C48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1DB045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0780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9F6A4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B7D7B5" w14:textId="7F9B2669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97F464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FC47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0F5A1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BE00E" w14:textId="7E1D934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C87055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2B7B8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EEF2D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5A694F" w14:textId="4FA75AC3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0CBA17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D067B" w14:textId="77777777" w:rsidR="007C7FCF" w:rsidRPr="009F4751" w:rsidRDefault="007C7FCF" w:rsidP="007C7FCF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E7C83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6BBA02" w14:textId="6251DA8E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54FBA" w14:paraId="2C8F2B25" w14:textId="77777777" w:rsidTr="008607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84EFD" w14:textId="70C1320A" w:rsidR="00E54FBA" w:rsidRPr="009F4751" w:rsidRDefault="00E54FBA" w:rsidP="00E54FBA">
            <w:pPr>
              <w:rPr>
                <w:b w:val="0"/>
                <w:bCs w:val="0"/>
                <w:color w:val="EE0000"/>
              </w:rPr>
            </w:pPr>
            <w:r w:rsidRPr="009F4751">
              <w:rPr>
                <w:rFonts w:ascii="Verdana" w:eastAsia="Times New Roman" w:hAnsi="Verdana" w:cs="Times New Roman"/>
                <w:color w:val="EE0000"/>
                <w:lang w:eastAsia="cs-CZ"/>
              </w:rPr>
              <w:t xml:space="preserve">Servisní středisko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B0BBC" w14:textId="04A55F29" w:rsidR="00E54FBA" w:rsidRPr="00F954D0" w:rsidRDefault="00E54FBA" w:rsidP="00E54FBA">
            <w:pPr>
              <w:rPr>
                <w:color w:val="EE0000"/>
              </w:rPr>
            </w:pPr>
            <w:r w:rsidRPr="00F954D0">
              <w:rPr>
                <w:rFonts w:ascii="Verdana" w:eastAsia="Times New Roman" w:hAnsi="Verdana" w:cs="Times New Roman"/>
                <w:color w:val="EE0000"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BE249B" w14:textId="25C53553" w:rsidR="00E54FBA" w:rsidRPr="00F954D0" w:rsidRDefault="00E54FBA" w:rsidP="00E54F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F954D0"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  <w:t>"[VLOŽÍ PRODÁVAJÍCÍ]"</w:t>
            </w:r>
            <w:r w:rsidRPr="00F954D0">
              <w:rPr>
                <w:rFonts w:ascii="Verdana" w:eastAsia="Times New Roman" w:hAnsi="Verdana" w:cs="Times New Roman"/>
                <w:color w:val="EE0000"/>
                <w:lang w:eastAsia="cs-CZ"/>
              </w:rPr>
              <w:t xml:space="preserve">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12A7255F" w14:textId="129E9884" w:rsidR="006A2C77" w:rsidRPr="004A1DDF" w:rsidRDefault="006A2C77" w:rsidP="006A2C77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B0566B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B0566B">
        <w:rPr>
          <w:rFonts w:eastAsia="Times New Roman" w:cs="Times New Roman"/>
          <w:b/>
          <w:lang w:eastAsia="cs-CZ"/>
        </w:rPr>
        <w:t>„</w:t>
      </w:r>
      <w:r w:rsidR="00B0566B" w:rsidRPr="00B0566B">
        <w:rPr>
          <w:rFonts w:eastAsia="Times New Roman" w:cs="Times New Roman"/>
          <w:b/>
          <w:lang w:eastAsia="cs-CZ"/>
        </w:rPr>
        <w:t>Nákup podbíjecích pěchů pro OŘ PHA 2026</w:t>
      </w:r>
      <w:r w:rsidRPr="00B0566B">
        <w:rPr>
          <w:rFonts w:eastAsia="Times New Roman" w:cs="Times New Roman"/>
          <w:b/>
          <w:lang w:eastAsia="cs-CZ"/>
        </w:rPr>
        <w:t>“</w:t>
      </w:r>
      <w:r w:rsidRPr="00B0566B">
        <w:rPr>
          <w:rFonts w:eastAsia="Times New Roman" w:cs="Times New Roman"/>
          <w:lang w:eastAsia="cs-CZ"/>
        </w:rPr>
        <w:t xml:space="preserve">, tímto čestně prohlašuje, že dodávané zařízení splňují veškeré technické parametry nebo specifikace uvedené účastníkem v této Specifikace předmětu </w:t>
      </w:r>
      <w:r w:rsidRPr="006A2C77">
        <w:rPr>
          <w:rFonts w:eastAsia="Times New Roman" w:cs="Times New Roman"/>
          <w:lang w:eastAsia="cs-CZ"/>
        </w:rPr>
        <w:t>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p w14:paraId="71593BBC" w14:textId="77777777" w:rsidR="00502926" w:rsidRDefault="00502926" w:rsidP="006A2C77">
      <w:pPr>
        <w:ind w:left="-426"/>
      </w:pPr>
    </w:p>
    <w:sectPr w:rsidR="00502926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2FC1" w14:textId="77777777" w:rsidR="006973FC" w:rsidRDefault="006973FC" w:rsidP="00962258">
      <w:pPr>
        <w:spacing w:after="0" w:line="240" w:lineRule="auto"/>
      </w:pPr>
      <w:r>
        <w:separator/>
      </w:r>
    </w:p>
  </w:endnote>
  <w:endnote w:type="continuationSeparator" w:id="0">
    <w:p w14:paraId="50C4C9B4" w14:textId="77777777" w:rsidR="006973FC" w:rsidRDefault="006973F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7CE42" w14:textId="77777777" w:rsidR="006973FC" w:rsidRDefault="006973FC" w:rsidP="00962258">
      <w:pPr>
        <w:spacing w:after="0" w:line="240" w:lineRule="auto"/>
      </w:pPr>
      <w:r>
        <w:separator/>
      </w:r>
    </w:p>
  </w:footnote>
  <w:footnote w:type="continuationSeparator" w:id="0">
    <w:p w14:paraId="7D6E5C09" w14:textId="77777777" w:rsidR="006973FC" w:rsidRDefault="006973F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E451B"/>
    <w:multiLevelType w:val="hybridMultilevel"/>
    <w:tmpl w:val="CFE8908C"/>
    <w:lvl w:ilvl="0" w:tplc="E9A27204">
      <w:start w:val="3"/>
      <w:numFmt w:val="bullet"/>
      <w:lvlText w:val="-"/>
      <w:lvlJc w:val="left"/>
      <w:pPr>
        <w:ind w:left="1788" w:hanging="360"/>
      </w:pPr>
      <w:rPr>
        <w:rFonts w:ascii="Verdana" w:eastAsiaTheme="minorHAnsi" w:hAnsi="Verdana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2"/>
  </w:num>
  <w:num w:numId="5" w16cid:durableId="1031960409">
    <w:abstractNumId w:val="6"/>
  </w:num>
  <w:num w:numId="6" w16cid:durableId="1415591835">
    <w:abstractNumId w:val="8"/>
  </w:num>
  <w:num w:numId="7" w16cid:durableId="1033774228">
    <w:abstractNumId w:val="0"/>
  </w:num>
  <w:num w:numId="8" w16cid:durableId="1578396757">
    <w:abstractNumId w:val="9"/>
  </w:num>
  <w:num w:numId="9" w16cid:durableId="19405285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8"/>
  </w:num>
  <w:num w:numId="11" w16cid:durableId="1524245538">
    <w:abstractNumId w:val="1"/>
  </w:num>
  <w:num w:numId="12" w16cid:durableId="2112583686">
    <w:abstractNumId w:val="8"/>
  </w:num>
  <w:num w:numId="13" w16cid:durableId="1603107438">
    <w:abstractNumId w:val="8"/>
  </w:num>
  <w:num w:numId="14" w16cid:durableId="1119564384">
    <w:abstractNumId w:val="8"/>
  </w:num>
  <w:num w:numId="15" w16cid:durableId="1083182316">
    <w:abstractNumId w:val="8"/>
  </w:num>
  <w:num w:numId="16" w16cid:durableId="1345207523">
    <w:abstractNumId w:val="14"/>
  </w:num>
  <w:num w:numId="17" w16cid:durableId="2083018090">
    <w:abstractNumId w:val="5"/>
  </w:num>
  <w:num w:numId="18" w16cid:durableId="1636107424">
    <w:abstractNumId w:val="14"/>
  </w:num>
  <w:num w:numId="19" w16cid:durableId="851260653">
    <w:abstractNumId w:val="14"/>
  </w:num>
  <w:num w:numId="20" w16cid:durableId="1865241673">
    <w:abstractNumId w:val="14"/>
  </w:num>
  <w:num w:numId="21" w16cid:durableId="1369377143">
    <w:abstractNumId w:val="14"/>
  </w:num>
  <w:num w:numId="22" w16cid:durableId="1472212843">
    <w:abstractNumId w:val="8"/>
  </w:num>
  <w:num w:numId="23" w16cid:durableId="2096900694">
    <w:abstractNumId w:val="1"/>
  </w:num>
  <w:num w:numId="24" w16cid:durableId="1133017788">
    <w:abstractNumId w:val="8"/>
  </w:num>
  <w:num w:numId="25" w16cid:durableId="643776845">
    <w:abstractNumId w:val="8"/>
  </w:num>
  <w:num w:numId="26" w16cid:durableId="341706481">
    <w:abstractNumId w:val="8"/>
  </w:num>
  <w:num w:numId="27" w16cid:durableId="684090832">
    <w:abstractNumId w:val="8"/>
  </w:num>
  <w:num w:numId="28" w16cid:durableId="1006326708">
    <w:abstractNumId w:val="14"/>
  </w:num>
  <w:num w:numId="29" w16cid:durableId="1567063156">
    <w:abstractNumId w:val="5"/>
  </w:num>
  <w:num w:numId="30" w16cid:durableId="1668943181">
    <w:abstractNumId w:val="14"/>
  </w:num>
  <w:num w:numId="31" w16cid:durableId="874579252">
    <w:abstractNumId w:val="14"/>
  </w:num>
  <w:num w:numId="32" w16cid:durableId="1891574919">
    <w:abstractNumId w:val="14"/>
  </w:num>
  <w:num w:numId="33" w16cid:durableId="1558397422">
    <w:abstractNumId w:val="14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3"/>
  </w:num>
  <w:num w:numId="38" w16cid:durableId="763183591">
    <w:abstractNumId w:val="11"/>
  </w:num>
  <w:num w:numId="39" w16cid:durableId="88514708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45C88"/>
    <w:rsid w:val="00072C1E"/>
    <w:rsid w:val="00093A07"/>
    <w:rsid w:val="00093B66"/>
    <w:rsid w:val="000E23A7"/>
    <w:rsid w:val="001001A9"/>
    <w:rsid w:val="0010693F"/>
    <w:rsid w:val="00114472"/>
    <w:rsid w:val="00124932"/>
    <w:rsid w:val="001368A8"/>
    <w:rsid w:val="0015418F"/>
    <w:rsid w:val="001550BC"/>
    <w:rsid w:val="001605B9"/>
    <w:rsid w:val="0016603C"/>
    <w:rsid w:val="00170EC5"/>
    <w:rsid w:val="00173856"/>
    <w:rsid w:val="001747C1"/>
    <w:rsid w:val="00184743"/>
    <w:rsid w:val="00193A10"/>
    <w:rsid w:val="00194C7C"/>
    <w:rsid w:val="00197388"/>
    <w:rsid w:val="001974EC"/>
    <w:rsid w:val="001A1E5D"/>
    <w:rsid w:val="001C4EF4"/>
    <w:rsid w:val="001F30D4"/>
    <w:rsid w:val="001F538D"/>
    <w:rsid w:val="001F6890"/>
    <w:rsid w:val="002039EB"/>
    <w:rsid w:val="00207DF5"/>
    <w:rsid w:val="00223E78"/>
    <w:rsid w:val="00235686"/>
    <w:rsid w:val="002551B5"/>
    <w:rsid w:val="0026050B"/>
    <w:rsid w:val="00280E07"/>
    <w:rsid w:val="002C31BF"/>
    <w:rsid w:val="002D08B1"/>
    <w:rsid w:val="002D2E78"/>
    <w:rsid w:val="002D698B"/>
    <w:rsid w:val="002E0CD7"/>
    <w:rsid w:val="00341DCF"/>
    <w:rsid w:val="003444DC"/>
    <w:rsid w:val="00347C27"/>
    <w:rsid w:val="0035359A"/>
    <w:rsid w:val="00353FB3"/>
    <w:rsid w:val="00357BC6"/>
    <w:rsid w:val="003956C6"/>
    <w:rsid w:val="003B2D4B"/>
    <w:rsid w:val="004149CF"/>
    <w:rsid w:val="00415E5C"/>
    <w:rsid w:val="00432C0A"/>
    <w:rsid w:val="00437AEF"/>
    <w:rsid w:val="00441430"/>
    <w:rsid w:val="00450F07"/>
    <w:rsid w:val="00453CD3"/>
    <w:rsid w:val="00460660"/>
    <w:rsid w:val="0047748E"/>
    <w:rsid w:val="00486107"/>
    <w:rsid w:val="00491827"/>
    <w:rsid w:val="004B348C"/>
    <w:rsid w:val="004B77E2"/>
    <w:rsid w:val="004C07CD"/>
    <w:rsid w:val="004C4399"/>
    <w:rsid w:val="004C787C"/>
    <w:rsid w:val="004D51F9"/>
    <w:rsid w:val="004E143C"/>
    <w:rsid w:val="004E3A53"/>
    <w:rsid w:val="004F20BC"/>
    <w:rsid w:val="004F4B9B"/>
    <w:rsid w:val="004F69EA"/>
    <w:rsid w:val="005017CC"/>
    <w:rsid w:val="00502926"/>
    <w:rsid w:val="00511AB9"/>
    <w:rsid w:val="00520105"/>
    <w:rsid w:val="005227FB"/>
    <w:rsid w:val="00523EA7"/>
    <w:rsid w:val="00531A6A"/>
    <w:rsid w:val="00553375"/>
    <w:rsid w:val="00557C28"/>
    <w:rsid w:val="005736B7"/>
    <w:rsid w:val="00575E5A"/>
    <w:rsid w:val="005D7135"/>
    <w:rsid w:val="005E352C"/>
    <w:rsid w:val="005F1404"/>
    <w:rsid w:val="00603F22"/>
    <w:rsid w:val="0061068E"/>
    <w:rsid w:val="006339ED"/>
    <w:rsid w:val="00660AD3"/>
    <w:rsid w:val="00677B7F"/>
    <w:rsid w:val="006973FC"/>
    <w:rsid w:val="006A2C77"/>
    <w:rsid w:val="006A5570"/>
    <w:rsid w:val="006A689C"/>
    <w:rsid w:val="006B3D79"/>
    <w:rsid w:val="006D7AFE"/>
    <w:rsid w:val="006E0578"/>
    <w:rsid w:val="006E13F1"/>
    <w:rsid w:val="006E314D"/>
    <w:rsid w:val="00710723"/>
    <w:rsid w:val="00723ED1"/>
    <w:rsid w:val="00740831"/>
    <w:rsid w:val="00743525"/>
    <w:rsid w:val="00757133"/>
    <w:rsid w:val="0076286B"/>
    <w:rsid w:val="00766846"/>
    <w:rsid w:val="00771163"/>
    <w:rsid w:val="0077673A"/>
    <w:rsid w:val="007846E1"/>
    <w:rsid w:val="007905C2"/>
    <w:rsid w:val="007B17F9"/>
    <w:rsid w:val="007B570C"/>
    <w:rsid w:val="007C07B2"/>
    <w:rsid w:val="007C589B"/>
    <w:rsid w:val="007C7FCF"/>
    <w:rsid w:val="007D6433"/>
    <w:rsid w:val="007E1324"/>
    <w:rsid w:val="007E4A6E"/>
    <w:rsid w:val="007E7223"/>
    <w:rsid w:val="007F56A7"/>
    <w:rsid w:val="00803310"/>
    <w:rsid w:val="00807DD0"/>
    <w:rsid w:val="008208AF"/>
    <w:rsid w:val="00824D23"/>
    <w:rsid w:val="00826EB4"/>
    <w:rsid w:val="008659F3"/>
    <w:rsid w:val="00874672"/>
    <w:rsid w:val="00874729"/>
    <w:rsid w:val="00877710"/>
    <w:rsid w:val="00886D4B"/>
    <w:rsid w:val="00895406"/>
    <w:rsid w:val="00895599"/>
    <w:rsid w:val="00896E79"/>
    <w:rsid w:val="008A3568"/>
    <w:rsid w:val="008D03B9"/>
    <w:rsid w:val="008E2E56"/>
    <w:rsid w:val="008F18D6"/>
    <w:rsid w:val="008F5A4E"/>
    <w:rsid w:val="00904780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33E1"/>
    <w:rsid w:val="00992D9C"/>
    <w:rsid w:val="00996CB8"/>
    <w:rsid w:val="009A150C"/>
    <w:rsid w:val="009B14A9"/>
    <w:rsid w:val="009B2E97"/>
    <w:rsid w:val="009D46B7"/>
    <w:rsid w:val="009E07F4"/>
    <w:rsid w:val="009F3193"/>
    <w:rsid w:val="009F392E"/>
    <w:rsid w:val="009F4751"/>
    <w:rsid w:val="00A06BDE"/>
    <w:rsid w:val="00A24FCA"/>
    <w:rsid w:val="00A43382"/>
    <w:rsid w:val="00A44A3D"/>
    <w:rsid w:val="00A6177B"/>
    <w:rsid w:val="00A66136"/>
    <w:rsid w:val="00A83CAE"/>
    <w:rsid w:val="00A8726E"/>
    <w:rsid w:val="00AA1593"/>
    <w:rsid w:val="00AA4711"/>
    <w:rsid w:val="00AA4CBB"/>
    <w:rsid w:val="00AA65FA"/>
    <w:rsid w:val="00AA6F36"/>
    <w:rsid w:val="00AA7351"/>
    <w:rsid w:val="00AD056F"/>
    <w:rsid w:val="00AD6731"/>
    <w:rsid w:val="00B0566B"/>
    <w:rsid w:val="00B15D0D"/>
    <w:rsid w:val="00B57913"/>
    <w:rsid w:val="00B66F32"/>
    <w:rsid w:val="00B75EE1"/>
    <w:rsid w:val="00B77481"/>
    <w:rsid w:val="00B8518B"/>
    <w:rsid w:val="00BA0501"/>
    <w:rsid w:val="00BB5B80"/>
    <w:rsid w:val="00BD500B"/>
    <w:rsid w:val="00BD7E91"/>
    <w:rsid w:val="00C02D0A"/>
    <w:rsid w:val="00C03A6E"/>
    <w:rsid w:val="00C237D9"/>
    <w:rsid w:val="00C32877"/>
    <w:rsid w:val="00C44F6A"/>
    <w:rsid w:val="00C47AE3"/>
    <w:rsid w:val="00C534C8"/>
    <w:rsid w:val="00CA17E2"/>
    <w:rsid w:val="00CA7E1C"/>
    <w:rsid w:val="00CA7E1E"/>
    <w:rsid w:val="00CB10D3"/>
    <w:rsid w:val="00CD1FC4"/>
    <w:rsid w:val="00CD57AB"/>
    <w:rsid w:val="00CE0452"/>
    <w:rsid w:val="00CF2FFA"/>
    <w:rsid w:val="00D21061"/>
    <w:rsid w:val="00D303DD"/>
    <w:rsid w:val="00D4108E"/>
    <w:rsid w:val="00D55C43"/>
    <w:rsid w:val="00D6163D"/>
    <w:rsid w:val="00D65DEB"/>
    <w:rsid w:val="00D73D46"/>
    <w:rsid w:val="00D831A3"/>
    <w:rsid w:val="00D85C6E"/>
    <w:rsid w:val="00DC75F3"/>
    <w:rsid w:val="00DD46F3"/>
    <w:rsid w:val="00DE20DE"/>
    <w:rsid w:val="00DE56F2"/>
    <w:rsid w:val="00DF116D"/>
    <w:rsid w:val="00E0527F"/>
    <w:rsid w:val="00E2066D"/>
    <w:rsid w:val="00E351D6"/>
    <w:rsid w:val="00E54FBA"/>
    <w:rsid w:val="00E66D5C"/>
    <w:rsid w:val="00EA5C2C"/>
    <w:rsid w:val="00EB104F"/>
    <w:rsid w:val="00ED14BD"/>
    <w:rsid w:val="00EF4CA9"/>
    <w:rsid w:val="00F0533E"/>
    <w:rsid w:val="00F1048D"/>
    <w:rsid w:val="00F12DEC"/>
    <w:rsid w:val="00F13145"/>
    <w:rsid w:val="00F1715C"/>
    <w:rsid w:val="00F20614"/>
    <w:rsid w:val="00F25176"/>
    <w:rsid w:val="00F27B3D"/>
    <w:rsid w:val="00F310F8"/>
    <w:rsid w:val="00F35939"/>
    <w:rsid w:val="00F45607"/>
    <w:rsid w:val="00F50CC1"/>
    <w:rsid w:val="00F5558F"/>
    <w:rsid w:val="00F611A7"/>
    <w:rsid w:val="00F659EB"/>
    <w:rsid w:val="00F86BA6"/>
    <w:rsid w:val="00F93B98"/>
    <w:rsid w:val="00F954D0"/>
    <w:rsid w:val="00FB0E45"/>
    <w:rsid w:val="00FB6325"/>
    <w:rsid w:val="00FC2F86"/>
    <w:rsid w:val="00FC6389"/>
    <w:rsid w:val="00FD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1F5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78</TotalTime>
  <Pages>2</Pages>
  <Words>570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Prokop Jan, Bc.</cp:lastModifiedBy>
  <cp:revision>7</cp:revision>
  <cp:lastPrinted>2023-05-22T11:08:00Z</cp:lastPrinted>
  <dcterms:created xsi:type="dcterms:W3CDTF">2026-06-24T06:51:00Z</dcterms:created>
  <dcterms:modified xsi:type="dcterms:W3CDTF">2026-07-01T08:39:00Z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